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43F" w:rsidRPr="00DB72EF" w:rsidRDefault="00B8343F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B8343F" w:rsidRPr="00DB72EF" w:rsidRDefault="00B8343F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B8343F" w:rsidRPr="00DB72EF" w:rsidRDefault="00B8343F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B8343F" w:rsidRPr="00DB72EF" w:rsidRDefault="00B8343F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B8343F" w:rsidRPr="00DB72EF" w:rsidRDefault="00B8343F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B8343F" w:rsidRPr="00DB72EF" w:rsidRDefault="00B8343F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B8343F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B8343F" w:rsidRPr="00DB72EF" w:rsidRDefault="00B8343F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B8343F" w:rsidRDefault="00B8343F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B8343F" w:rsidRPr="00DB72EF" w:rsidRDefault="00B8343F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B8343F" w:rsidRPr="00DB72EF" w:rsidRDefault="00B8343F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B8343F" w:rsidRPr="00DB72EF" w:rsidRDefault="00B8343F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B8343F" w:rsidRPr="00DB72EF" w:rsidRDefault="00B8343F">
      <w:pPr>
        <w:autoSpaceDE/>
        <w:jc w:val="both"/>
        <w:rPr>
          <w:b/>
          <w:i/>
          <w:color w:val="auto"/>
          <w:lang w:eastAsia="ar-SA"/>
        </w:rPr>
      </w:pPr>
    </w:p>
    <w:p w:rsidR="00B8343F" w:rsidRDefault="00B8343F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B8343F" w:rsidRPr="00DB72EF" w:rsidRDefault="00B8343F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B8343F" w:rsidRPr="00DB72EF" w:rsidRDefault="00B8343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B8343F" w:rsidRPr="00DB72EF" w:rsidRDefault="00B8343F" w:rsidP="00E266AA">
      <w:pPr>
        <w:autoSpaceDE/>
        <w:rPr>
          <w:i/>
          <w:color w:val="auto"/>
          <w:lang w:eastAsia="ar-SA"/>
        </w:rPr>
      </w:pPr>
    </w:p>
    <w:p w:rsidR="00B8343F" w:rsidRPr="00D129FC" w:rsidRDefault="00B8343F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bookmarkStart w:id="1" w:name="_heading=h.gjdgxs" w:colFirst="0" w:colLast="0"/>
      <w:bookmarkEnd w:id="1"/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B8343F" w:rsidRPr="00E31CE9" w:rsidRDefault="00B8343F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</w:p>
    <w:p w:rsidR="00B8343F" w:rsidRPr="00E31CE9" w:rsidRDefault="00B8343F" w:rsidP="00105DA1">
      <w:pPr>
        <w:suppressAutoHyphens w:val="0"/>
        <w:autoSpaceDN w:val="0"/>
        <w:adjustRightInd w:val="0"/>
        <w:jc w:val="center"/>
        <w:rPr>
          <w:b/>
          <w:color w:val="auto"/>
          <w:sz w:val="28"/>
          <w:szCs w:val="28"/>
          <w:lang w:eastAsia="pl-PL"/>
        </w:rPr>
      </w:pPr>
      <w:r w:rsidRPr="00E31CE9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sz w:val="32"/>
          <w:szCs w:val="32"/>
        </w:rPr>
        <w:t>Budowa sieci wodociągowej w ul. Zjazdowej w Henrykowie</w:t>
      </w:r>
      <w:r w:rsidRPr="00E31CE9">
        <w:rPr>
          <w:b/>
          <w:color w:val="auto"/>
          <w:sz w:val="28"/>
          <w:szCs w:val="28"/>
          <w:lang w:eastAsia="ar-SA"/>
        </w:rPr>
        <w:t>”</w:t>
      </w:r>
    </w:p>
    <w:p w:rsidR="00B8343F" w:rsidRPr="00E23FD0" w:rsidRDefault="00B8343F">
      <w:pPr>
        <w:autoSpaceDE/>
        <w:jc w:val="both"/>
        <w:rPr>
          <w:color w:val="auto"/>
          <w:lang w:eastAsia="ar-SA"/>
        </w:rPr>
      </w:pPr>
    </w:p>
    <w:p w:rsidR="00B8343F" w:rsidRPr="00DB72EF" w:rsidRDefault="00B8343F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B8343F" w:rsidRPr="00DB72EF" w:rsidRDefault="00B8343F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B8343F" w:rsidRPr="00DB72EF" w:rsidRDefault="00B8343F">
      <w:pPr>
        <w:autoSpaceDE/>
        <w:jc w:val="both"/>
        <w:rPr>
          <w:lang w:eastAsia="ar-SA"/>
        </w:rPr>
      </w:pPr>
    </w:p>
    <w:p w:rsidR="00B8343F" w:rsidRPr="00DB72EF" w:rsidRDefault="00B8343F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B8343F" w:rsidRPr="00FF406D" w:rsidRDefault="00B8343F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B8343F" w:rsidRPr="00DB72EF" w:rsidRDefault="00B8343F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B8343F" w:rsidRPr="002A3B44" w:rsidRDefault="00B8343F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B8343F" w:rsidRDefault="00B8343F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B8343F" w:rsidRPr="00134442" w:rsidRDefault="00B8343F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B8343F" w:rsidRPr="00A64A42" w:rsidRDefault="00B8343F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B8343F" w:rsidRPr="00A64A42" w:rsidRDefault="00B8343F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B8343F" w:rsidRDefault="00B8343F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…………2022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p w:rsidR="00B8343F" w:rsidRDefault="00B8343F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</w:p>
    <w:p w:rsidR="00B8343F" w:rsidRDefault="00B8343F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</w:p>
    <w:p w:rsidR="00B8343F" w:rsidRDefault="00B8343F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</w:p>
    <w:p w:rsidR="00B8343F" w:rsidRPr="00D46125" w:rsidRDefault="00B8343F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 w:rsidRPr="00A64BC0">
        <w:rPr>
          <w:i/>
          <w:iCs/>
          <w:color w:val="auto"/>
          <w:sz w:val="20"/>
          <w:szCs w:val="20"/>
          <w:lang w:eastAsia="ar-SA"/>
        </w:rPr>
        <w:t>* - niepotrzebne skreślić</w:t>
      </w:r>
    </w:p>
    <w:sectPr w:rsidR="00B8343F" w:rsidRPr="00D46125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43F" w:rsidRDefault="00B8343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B8343F" w:rsidRDefault="00B8343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43F" w:rsidRDefault="00B8343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B8343F" w:rsidRDefault="00B8343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43F" w:rsidRDefault="00B8343F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>Znak sprawy: FS.271.17.2022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5171B"/>
    <w:rsid w:val="000519E6"/>
    <w:rsid w:val="00094E1B"/>
    <w:rsid w:val="000B19FF"/>
    <w:rsid w:val="000B2F36"/>
    <w:rsid w:val="000C391C"/>
    <w:rsid w:val="000F41A6"/>
    <w:rsid w:val="000F44AD"/>
    <w:rsid w:val="00105DA1"/>
    <w:rsid w:val="00111837"/>
    <w:rsid w:val="00114648"/>
    <w:rsid w:val="00134442"/>
    <w:rsid w:val="0014606D"/>
    <w:rsid w:val="001632BC"/>
    <w:rsid w:val="001874C7"/>
    <w:rsid w:val="00194C7F"/>
    <w:rsid w:val="001B10EE"/>
    <w:rsid w:val="001D4984"/>
    <w:rsid w:val="001E100B"/>
    <w:rsid w:val="001E6FE0"/>
    <w:rsid w:val="0021519A"/>
    <w:rsid w:val="0025432C"/>
    <w:rsid w:val="002641C7"/>
    <w:rsid w:val="00266115"/>
    <w:rsid w:val="00276155"/>
    <w:rsid w:val="00297F94"/>
    <w:rsid w:val="002A3B44"/>
    <w:rsid w:val="002B3EDD"/>
    <w:rsid w:val="00322BE8"/>
    <w:rsid w:val="00363CE9"/>
    <w:rsid w:val="00383B03"/>
    <w:rsid w:val="003844DC"/>
    <w:rsid w:val="00393F26"/>
    <w:rsid w:val="003B2878"/>
    <w:rsid w:val="003C4ADC"/>
    <w:rsid w:val="003D1D8F"/>
    <w:rsid w:val="003E0FF8"/>
    <w:rsid w:val="003E5C74"/>
    <w:rsid w:val="004045BB"/>
    <w:rsid w:val="00445EEE"/>
    <w:rsid w:val="00464864"/>
    <w:rsid w:val="00480D31"/>
    <w:rsid w:val="00485EBE"/>
    <w:rsid w:val="004901B3"/>
    <w:rsid w:val="004A4E7D"/>
    <w:rsid w:val="004A6002"/>
    <w:rsid w:val="004B18F2"/>
    <w:rsid w:val="004C2900"/>
    <w:rsid w:val="00500BE5"/>
    <w:rsid w:val="00500E2C"/>
    <w:rsid w:val="00501057"/>
    <w:rsid w:val="005055E4"/>
    <w:rsid w:val="00523C16"/>
    <w:rsid w:val="00544E5B"/>
    <w:rsid w:val="00552C2E"/>
    <w:rsid w:val="00555F27"/>
    <w:rsid w:val="00572248"/>
    <w:rsid w:val="0058748E"/>
    <w:rsid w:val="00593052"/>
    <w:rsid w:val="005B0CC2"/>
    <w:rsid w:val="005D0B41"/>
    <w:rsid w:val="005D5D0E"/>
    <w:rsid w:val="00621874"/>
    <w:rsid w:val="0062259D"/>
    <w:rsid w:val="00680191"/>
    <w:rsid w:val="006B199B"/>
    <w:rsid w:val="006D04DD"/>
    <w:rsid w:val="006F12DC"/>
    <w:rsid w:val="00705505"/>
    <w:rsid w:val="00722D07"/>
    <w:rsid w:val="0074453E"/>
    <w:rsid w:val="0075635A"/>
    <w:rsid w:val="00764BC2"/>
    <w:rsid w:val="007D56B4"/>
    <w:rsid w:val="007D6E3F"/>
    <w:rsid w:val="007F6F4E"/>
    <w:rsid w:val="00822757"/>
    <w:rsid w:val="00843A82"/>
    <w:rsid w:val="00853AC1"/>
    <w:rsid w:val="00873F25"/>
    <w:rsid w:val="0088210E"/>
    <w:rsid w:val="0089143F"/>
    <w:rsid w:val="008E6EF9"/>
    <w:rsid w:val="008F16FD"/>
    <w:rsid w:val="00917FE5"/>
    <w:rsid w:val="00937004"/>
    <w:rsid w:val="00963D1B"/>
    <w:rsid w:val="00984210"/>
    <w:rsid w:val="00993D75"/>
    <w:rsid w:val="009C3757"/>
    <w:rsid w:val="009C61D1"/>
    <w:rsid w:val="009F6F64"/>
    <w:rsid w:val="00A01736"/>
    <w:rsid w:val="00A155C7"/>
    <w:rsid w:val="00A2693D"/>
    <w:rsid w:val="00A31C2F"/>
    <w:rsid w:val="00A43DAF"/>
    <w:rsid w:val="00A61515"/>
    <w:rsid w:val="00A64A42"/>
    <w:rsid w:val="00A64BC0"/>
    <w:rsid w:val="00A66860"/>
    <w:rsid w:val="00A709C9"/>
    <w:rsid w:val="00A95791"/>
    <w:rsid w:val="00A97FAB"/>
    <w:rsid w:val="00AD7340"/>
    <w:rsid w:val="00B02ACC"/>
    <w:rsid w:val="00B10CCF"/>
    <w:rsid w:val="00B3342F"/>
    <w:rsid w:val="00B54C73"/>
    <w:rsid w:val="00B8343F"/>
    <w:rsid w:val="00B925A5"/>
    <w:rsid w:val="00B965EB"/>
    <w:rsid w:val="00BA5C89"/>
    <w:rsid w:val="00BB1D12"/>
    <w:rsid w:val="00BD7B3E"/>
    <w:rsid w:val="00BE52E8"/>
    <w:rsid w:val="00C157D1"/>
    <w:rsid w:val="00C17033"/>
    <w:rsid w:val="00C228B8"/>
    <w:rsid w:val="00C33106"/>
    <w:rsid w:val="00C53A18"/>
    <w:rsid w:val="00C8224E"/>
    <w:rsid w:val="00C94C68"/>
    <w:rsid w:val="00D129FC"/>
    <w:rsid w:val="00D2180E"/>
    <w:rsid w:val="00D27D2C"/>
    <w:rsid w:val="00D45740"/>
    <w:rsid w:val="00D46125"/>
    <w:rsid w:val="00D62B20"/>
    <w:rsid w:val="00D656E8"/>
    <w:rsid w:val="00DB72EF"/>
    <w:rsid w:val="00DE7818"/>
    <w:rsid w:val="00E00087"/>
    <w:rsid w:val="00E04DB3"/>
    <w:rsid w:val="00E17601"/>
    <w:rsid w:val="00E23FD0"/>
    <w:rsid w:val="00E266AA"/>
    <w:rsid w:val="00E31CE9"/>
    <w:rsid w:val="00E43244"/>
    <w:rsid w:val="00E73CF3"/>
    <w:rsid w:val="00EF4D15"/>
    <w:rsid w:val="00F06230"/>
    <w:rsid w:val="00F12B0F"/>
    <w:rsid w:val="00F203A3"/>
    <w:rsid w:val="00F35B10"/>
    <w:rsid w:val="00F35E94"/>
    <w:rsid w:val="00F45E14"/>
    <w:rsid w:val="00F53668"/>
    <w:rsid w:val="00F7205D"/>
    <w:rsid w:val="00F95361"/>
    <w:rsid w:val="00FA2F76"/>
    <w:rsid w:val="00FA475B"/>
    <w:rsid w:val="00FB1D7C"/>
    <w:rsid w:val="00FE55DF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329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250</Words>
  <Characters>1504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31</cp:revision>
  <dcterms:created xsi:type="dcterms:W3CDTF">2021-04-20T12:35:00Z</dcterms:created>
  <dcterms:modified xsi:type="dcterms:W3CDTF">2022-11-10T12:32:00Z</dcterms:modified>
</cp:coreProperties>
</file>